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0D68" w14:textId="77777777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proofErr w:type="spellStart"/>
      <w:r>
        <w:rPr>
          <w:b/>
          <w:sz w:val="26"/>
          <w:szCs w:val="26"/>
        </w:rPr>
        <w:t>so</w:t>
      </w:r>
      <w:r w:rsidRPr="00C507D1">
        <w:rPr>
          <w:b/>
          <w:sz w:val="26"/>
          <w:szCs w:val="26"/>
        </w:rPr>
        <w:t>ponudnikov</w:t>
      </w:r>
      <w:proofErr w:type="spellEnd"/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0F5963C5" w14:textId="5E517DC5" w:rsidR="00D86CF0" w:rsidRDefault="00D86CF0" w:rsidP="00D86CF0">
      <w:pPr>
        <w:rPr>
          <w:rFonts w:cs="Calibri"/>
          <w:i/>
          <w:sz w:val="20"/>
          <w:szCs w:val="20"/>
        </w:rPr>
      </w:pPr>
      <w:r>
        <w:rPr>
          <w:b/>
        </w:rPr>
        <w:t xml:space="preserve">    </w:t>
      </w:r>
    </w:p>
    <w:p w14:paraId="793EE5D1" w14:textId="7AC27610" w:rsidR="00E224C9" w:rsidRPr="00C507D1" w:rsidRDefault="00E224C9" w:rsidP="00871682"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 xml:space="preserve">potrjujem, da sem zakoniti zastopnik </w:t>
      </w:r>
      <w:proofErr w:type="spellStart"/>
      <w:r w:rsidRPr="00C507D1">
        <w:t>soponudnika</w:t>
      </w:r>
      <w:proofErr w:type="spellEnd"/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</w:t>
      </w:r>
      <w:proofErr w:type="spellStart"/>
      <w:r w:rsidRPr="00C507D1">
        <w:rPr>
          <w:i/>
          <w:sz w:val="18"/>
          <w:szCs w:val="18"/>
        </w:rPr>
        <w:t>soponudnika</w:t>
      </w:r>
      <w:proofErr w:type="spellEnd"/>
      <w:r w:rsidRPr="00C507D1">
        <w:rPr>
          <w:i/>
          <w:sz w:val="18"/>
          <w:szCs w:val="18"/>
        </w:rPr>
        <w:t>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4548AF">
        <w:t>2</w:t>
      </w:r>
      <w:r w:rsidR="0072694E">
        <w:t>8</w:t>
      </w:r>
      <w:r>
        <w:t>/202</w:t>
      </w:r>
      <w:r w:rsidR="001E0225">
        <w:t>4</w:t>
      </w:r>
      <w:r>
        <w:t>, katerega predmet je</w:t>
      </w:r>
      <w:r w:rsidRPr="00C507D1">
        <w:t xml:space="preserve"> </w:t>
      </w:r>
      <w:bookmarkStart w:id="1" w:name="_Hlk163205536"/>
      <w:bookmarkStart w:id="2" w:name="_Hlk163204707"/>
      <w:r w:rsidR="009336E4">
        <w:t>»</w:t>
      </w:r>
      <w:r w:rsidR="004A5BCD" w:rsidRPr="0072694E">
        <w:rPr>
          <w:i/>
          <w:iCs/>
        </w:rPr>
        <w:t xml:space="preserve">Vrednotenje </w:t>
      </w:r>
      <w:r w:rsidR="0072694E" w:rsidRPr="0072694E">
        <w:rPr>
          <w:i/>
          <w:iCs/>
        </w:rPr>
        <w:t>uspešnosti izvajanja ONPP Zasavje in ONPP SAŠA</w:t>
      </w:r>
      <w:r w:rsidR="009336E4">
        <w:t>«</w:t>
      </w:r>
      <w:bookmarkEnd w:id="1"/>
      <w:bookmarkEnd w:id="2"/>
      <w:r w:rsidRPr="00C507D1">
        <w:t xml:space="preserve">, ki je bil objavljen na Portalu javnih naročil. </w:t>
      </w:r>
    </w:p>
    <w:p w14:paraId="7D037C62" w14:textId="77777777" w:rsidR="00E224C9" w:rsidRPr="00C507D1" w:rsidRDefault="00E224C9" w:rsidP="00E224C9">
      <w:pPr>
        <w:jc w:val="left"/>
      </w:pPr>
      <w:r w:rsidRPr="00C507D1">
        <w:t xml:space="preserve">Za tem obrazcem prilagamo za vsakega od </w:t>
      </w:r>
      <w:proofErr w:type="spellStart"/>
      <w:r w:rsidRPr="00C507D1">
        <w:t>soponudnikov</w:t>
      </w:r>
      <w:proofErr w:type="spellEnd"/>
      <w:r w:rsidRPr="00C507D1">
        <w:t xml:space="preserve"> v skupini:</w:t>
      </w:r>
    </w:p>
    <w:p w14:paraId="09C7A661" w14:textId="6CF1F8C9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</w:t>
      </w:r>
      <w:r w:rsidR="001E0225">
        <w:rPr>
          <w:b/>
          <w:i/>
        </w:rPr>
        <w:t>ESPD</w:t>
      </w:r>
      <w:r w:rsidRPr="00191124">
        <w:rPr>
          <w:b/>
          <w:i/>
        </w:rPr>
        <w:t>«</w:t>
      </w:r>
    </w:p>
    <w:p w14:paraId="4B468492" w14:textId="77777777" w:rsidR="00E224C9" w:rsidRDefault="00E224C9" w:rsidP="00E224C9">
      <w:pPr>
        <w:jc w:val="left"/>
      </w:pPr>
    </w:p>
    <w:p w14:paraId="6B58AAC1" w14:textId="77777777" w:rsidR="00E224C9" w:rsidRPr="00C507D1" w:rsidRDefault="00E224C9" w:rsidP="00E224C9">
      <w:pPr>
        <w:jc w:val="left"/>
      </w:pPr>
      <w:r w:rsidRPr="00C507D1">
        <w:t xml:space="preserve">Za tem obrazcem prilagamo za vse </w:t>
      </w:r>
      <w:proofErr w:type="spellStart"/>
      <w:r w:rsidRPr="00C507D1">
        <w:t>soponudnike</w:t>
      </w:r>
      <w:proofErr w:type="spellEnd"/>
      <w:r w:rsidRPr="00C507D1">
        <w:t xml:space="preserve"> v skupini skupaj:</w:t>
      </w:r>
    </w:p>
    <w:p w14:paraId="439BA686" w14:textId="77777777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 xml:space="preserve">(s podpisi vseh udeleženih </w:t>
      </w:r>
      <w:proofErr w:type="spellStart"/>
      <w:r w:rsidRPr="00C507D1">
        <w:t>soponudnikov</w:t>
      </w:r>
      <w:proofErr w:type="spellEnd"/>
      <w:r w:rsidRPr="00C507D1">
        <w:t>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6A423458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</w:r>
      <w:r w:rsidR="006519EE">
        <w:tab/>
      </w:r>
      <w:r w:rsidR="006519EE">
        <w:tab/>
      </w:r>
      <w:r w:rsidR="006519EE">
        <w:tab/>
      </w:r>
      <w:r w:rsidR="006519EE">
        <w:tab/>
        <w:t xml:space="preserve">                                    </w:t>
      </w:r>
      <w:r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6F527C94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  <w:t xml:space="preserve">  </w:t>
      </w:r>
      <w:r w:rsidR="006519EE">
        <w:t xml:space="preserve">                                         </w:t>
      </w:r>
      <w:r>
        <w:t xml:space="preserve">  </w:t>
      </w:r>
      <w:r w:rsidRPr="00CF11B9">
        <w:rPr>
          <w:i/>
          <w:sz w:val="18"/>
          <w:szCs w:val="18"/>
        </w:rPr>
        <w:t>/podpis pooblastitelja/</w:t>
      </w:r>
    </w:p>
    <w:p w14:paraId="71A37B17" w14:textId="77777777" w:rsidR="00CD63B2" w:rsidRDefault="00CD63B2" w:rsidP="00E224C9">
      <w:pPr>
        <w:ind w:firstLine="720"/>
        <w:rPr>
          <w:rFonts w:cs="Arial"/>
          <w:szCs w:val="20"/>
        </w:rPr>
      </w:pPr>
    </w:p>
    <w:p w14:paraId="1200E157" w14:textId="77777777" w:rsidR="001E0225" w:rsidRPr="001E0225" w:rsidRDefault="001E0225" w:rsidP="001E0225">
      <w:pPr>
        <w:rPr>
          <w:rFonts w:cs="Arial"/>
          <w:szCs w:val="20"/>
        </w:rPr>
      </w:pPr>
    </w:p>
    <w:p w14:paraId="7B943DEA" w14:textId="77777777" w:rsidR="001E0225" w:rsidRPr="001E0225" w:rsidRDefault="001E0225" w:rsidP="001E0225">
      <w:pPr>
        <w:jc w:val="center"/>
        <w:rPr>
          <w:rFonts w:cs="Arial"/>
          <w:szCs w:val="20"/>
        </w:rPr>
      </w:pPr>
    </w:p>
    <w:sectPr w:rsidR="001E0225" w:rsidRPr="001E0225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4F14E" w14:textId="77777777" w:rsidR="009F5D77" w:rsidRDefault="009F5D77">
      <w:r>
        <w:separator/>
      </w:r>
    </w:p>
  </w:endnote>
  <w:endnote w:type="continuationSeparator" w:id="0">
    <w:p w14:paraId="3B0E22E4" w14:textId="77777777" w:rsidR="009F5D77" w:rsidRDefault="009F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61100" w14:textId="77777777" w:rsidR="009F5D77" w:rsidRDefault="009F5D77">
      <w:bookmarkStart w:id="0" w:name="_Hlk149024952"/>
      <w:bookmarkEnd w:id="0"/>
      <w:r>
        <w:separator/>
      </w:r>
    </w:p>
  </w:footnote>
  <w:footnote w:type="continuationSeparator" w:id="0">
    <w:p w14:paraId="1C88CF0F" w14:textId="77777777" w:rsidR="009F5D77" w:rsidRDefault="009F5D77">
      <w:r>
        <w:continuationSeparator/>
      </w:r>
    </w:p>
  </w:footnote>
  <w:footnote w:id="1">
    <w:p w14:paraId="58CBB8B8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</w:t>
      </w:r>
      <w:proofErr w:type="spellStart"/>
      <w:r w:rsidRPr="004A6C9D">
        <w:rPr>
          <w:i/>
        </w:rPr>
        <w:t>soponudnikov</w:t>
      </w:r>
      <w:proofErr w:type="spellEnd"/>
      <w:r w:rsidRPr="004A6C9D">
        <w:rPr>
          <w:i/>
        </w:rPr>
        <w:t xml:space="preserve">« se navedejo vsi – ponudnik z vsemi 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 xml:space="preserve">. Ta obrazec se izpolni samo v primeru skupne ponudbe, ki jo da skupina ponudnik s </w:t>
      </w:r>
      <w:proofErr w:type="spellStart"/>
      <w:r w:rsidRPr="004A6C9D">
        <w:rPr>
          <w:i/>
        </w:rPr>
        <w:t>soponudnikom</w:t>
      </w:r>
      <w:proofErr w:type="spellEnd"/>
      <w:r w:rsidRPr="004A6C9D">
        <w:rPr>
          <w:i/>
        </w:rPr>
        <w:t>/</w:t>
      </w:r>
      <w:proofErr w:type="spellStart"/>
      <w:r w:rsidRPr="004A6C9D">
        <w:rPr>
          <w:i/>
        </w:rPr>
        <w:t>soponudniki</w:t>
      </w:r>
      <w:proofErr w:type="spellEnd"/>
      <w:r w:rsidRPr="004A6C9D">
        <w:rPr>
          <w:i/>
        </w:rPr>
        <w:t>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</w:t>
      </w:r>
      <w:r w:rsidRPr="004A6C9D">
        <w:rPr>
          <w:i/>
        </w:rPr>
        <w:t>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9C2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388D66BE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23AB472A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C1F860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A632B8C" w14:textId="79A9C266" w:rsidR="00B745D6" w:rsidRPr="008A4089" w:rsidRDefault="00B745D6" w:rsidP="004E0871">
    <w:pPr>
      <w:pStyle w:val="Glava"/>
      <w:tabs>
        <w:tab w:val="clear" w:pos="4320"/>
        <w:tab w:val="clear" w:pos="8640"/>
        <w:tab w:val="left" w:pos="6851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  <w:r w:rsidR="004E0871">
      <w:rPr>
        <w:rFonts w:ascii="Republika" w:hAnsi="Republika"/>
        <w:b/>
        <w:caps/>
      </w:rPr>
      <w:tab/>
    </w:r>
  </w:p>
  <w:p w14:paraId="60140910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22D71CFB" w14:textId="77777777" w:rsidR="002336B3" w:rsidRPr="00CC61FD" w:rsidRDefault="002336B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0"/>
  </w:num>
  <w:num w:numId="2" w16cid:durableId="1430814438">
    <w:abstractNumId w:val="14"/>
  </w:num>
  <w:num w:numId="3" w16cid:durableId="1087269217">
    <w:abstractNumId w:val="0"/>
  </w:num>
  <w:num w:numId="4" w16cid:durableId="645360415">
    <w:abstractNumId w:val="16"/>
  </w:num>
  <w:num w:numId="5" w16cid:durableId="1533961515">
    <w:abstractNumId w:val="13"/>
  </w:num>
  <w:num w:numId="6" w16cid:durableId="1552960189">
    <w:abstractNumId w:val="28"/>
  </w:num>
  <w:num w:numId="7" w16cid:durableId="1622110329">
    <w:abstractNumId w:val="19"/>
  </w:num>
  <w:num w:numId="8" w16cid:durableId="323824751">
    <w:abstractNumId w:val="32"/>
  </w:num>
  <w:num w:numId="9" w16cid:durableId="1027096134">
    <w:abstractNumId w:val="8"/>
  </w:num>
  <w:num w:numId="10" w16cid:durableId="660550013">
    <w:abstractNumId w:val="25"/>
  </w:num>
  <w:num w:numId="11" w16cid:durableId="1112551835">
    <w:abstractNumId w:val="2"/>
  </w:num>
  <w:num w:numId="12" w16cid:durableId="1029913344">
    <w:abstractNumId w:val="7"/>
  </w:num>
  <w:num w:numId="13" w16cid:durableId="1577667860">
    <w:abstractNumId w:val="3"/>
  </w:num>
  <w:num w:numId="14" w16cid:durableId="1241870146">
    <w:abstractNumId w:val="22"/>
  </w:num>
  <w:num w:numId="15" w16cid:durableId="279655387">
    <w:abstractNumId w:val="15"/>
  </w:num>
  <w:num w:numId="16" w16cid:durableId="1551846350">
    <w:abstractNumId w:val="1"/>
  </w:num>
  <w:num w:numId="17" w16cid:durableId="656419555">
    <w:abstractNumId w:val="24"/>
  </w:num>
  <w:num w:numId="18" w16cid:durableId="1363243539">
    <w:abstractNumId w:val="17"/>
  </w:num>
  <w:num w:numId="19" w16cid:durableId="818577050">
    <w:abstractNumId w:val="6"/>
  </w:num>
  <w:num w:numId="20" w16cid:durableId="913200725">
    <w:abstractNumId w:val="5"/>
  </w:num>
  <w:num w:numId="21" w16cid:durableId="1849100422">
    <w:abstractNumId w:val="27"/>
  </w:num>
  <w:num w:numId="22" w16cid:durableId="764231252">
    <w:abstractNumId w:val="18"/>
  </w:num>
  <w:num w:numId="23" w16cid:durableId="1303541784">
    <w:abstractNumId w:val="20"/>
  </w:num>
  <w:num w:numId="24" w16cid:durableId="96214691">
    <w:abstractNumId w:val="31"/>
  </w:num>
  <w:num w:numId="25" w16cid:durableId="1398673872">
    <w:abstractNumId w:val="21"/>
  </w:num>
  <w:num w:numId="26" w16cid:durableId="847065700">
    <w:abstractNumId w:val="9"/>
  </w:num>
  <w:num w:numId="27" w16cid:durableId="1057977552">
    <w:abstractNumId w:val="29"/>
  </w:num>
  <w:num w:numId="28" w16cid:durableId="428159319">
    <w:abstractNumId w:val="26"/>
  </w:num>
  <w:num w:numId="29" w16cid:durableId="1017729612">
    <w:abstractNumId w:val="23"/>
  </w:num>
  <w:num w:numId="30" w16cid:durableId="1755590117">
    <w:abstractNumId w:val="11"/>
  </w:num>
  <w:num w:numId="31" w16cid:durableId="893152840">
    <w:abstractNumId w:val="12"/>
  </w:num>
  <w:num w:numId="32" w16cid:durableId="1136145425">
    <w:abstractNumId w:val="4"/>
  </w:num>
  <w:num w:numId="33" w16cid:durableId="69601040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0A8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0225"/>
    <w:rsid w:val="001E2952"/>
    <w:rsid w:val="001E65D3"/>
    <w:rsid w:val="001E70A0"/>
    <w:rsid w:val="001F04A3"/>
    <w:rsid w:val="001F2844"/>
    <w:rsid w:val="001F5EF8"/>
    <w:rsid w:val="00202A77"/>
    <w:rsid w:val="00204A7F"/>
    <w:rsid w:val="00210F77"/>
    <w:rsid w:val="0021675C"/>
    <w:rsid w:val="0022158B"/>
    <w:rsid w:val="002333F4"/>
    <w:rsid w:val="002336B3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548AF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A5BCD"/>
    <w:rsid w:val="004B3E5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9EE"/>
    <w:rsid w:val="00651FCC"/>
    <w:rsid w:val="0065226C"/>
    <w:rsid w:val="006560ED"/>
    <w:rsid w:val="006562FA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694E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168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5763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13B"/>
    <w:rsid w:val="00905A18"/>
    <w:rsid w:val="009109E9"/>
    <w:rsid w:val="009111E2"/>
    <w:rsid w:val="00924E3C"/>
    <w:rsid w:val="00932E94"/>
    <w:rsid w:val="009336E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86CF0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6B69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14</TotalTime>
  <Pages>1</Pages>
  <Words>145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1263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48</cp:revision>
  <cp:lastPrinted>2014-11-11T11:21:00Z</cp:lastPrinted>
  <dcterms:created xsi:type="dcterms:W3CDTF">2023-07-14T10:38:00Z</dcterms:created>
  <dcterms:modified xsi:type="dcterms:W3CDTF">2024-08-06T12:23:00Z</dcterms:modified>
</cp:coreProperties>
</file>